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70FD8C" w14:textId="77777777" w:rsidR="00FC3A88" w:rsidRDefault="00FC3A88" w:rsidP="003C415C">
      <w:pPr>
        <w:pStyle w:val="ASDEFCONTitle"/>
      </w:pPr>
      <w:bookmarkStart w:id="0" w:name="_GoBack"/>
      <w:bookmarkEnd w:id="0"/>
      <w:r>
        <w:t>DATA ITEM DESCRIPTION</w:t>
      </w:r>
    </w:p>
    <w:p w14:paraId="15BBD813" w14:textId="0FDEE6A1" w:rsidR="00FC3A88" w:rsidRDefault="00FC3A88" w:rsidP="003C415C">
      <w:pPr>
        <w:pStyle w:val="SOWHL1-ASDEFCON"/>
      </w:pPr>
      <w:bookmarkStart w:id="1" w:name="_Toc520082267"/>
      <w:r>
        <w:t>DID N</w:t>
      </w:r>
      <w:r w:rsidR="00E10082">
        <w:t>UMBER</w:t>
      </w:r>
      <w:r>
        <w:t>:</w:t>
      </w:r>
      <w:r>
        <w:tab/>
      </w:r>
      <w:bookmarkEnd w:id="1"/>
      <w:r w:rsidR="004D55A8">
        <w:fldChar w:fldCharType="begin"/>
      </w:r>
      <w:r w:rsidR="004D55A8">
        <w:instrText xml:space="preserve"> TITLE   \* MERGEFORMAT </w:instrText>
      </w:r>
      <w:r w:rsidR="004D55A8">
        <w:fldChar w:fldCharType="separate"/>
      </w:r>
      <w:r w:rsidR="00940AFF">
        <w:t>DID-ILS-SW-SWSP</w:t>
      </w:r>
      <w:r w:rsidR="004D55A8">
        <w:fldChar w:fldCharType="end"/>
      </w:r>
      <w:r w:rsidR="00FD34CD">
        <w:t>-</w:t>
      </w:r>
      <w:r w:rsidR="00082040">
        <w:fldChar w:fldCharType="begin"/>
      </w:r>
      <w:r w:rsidR="00082040">
        <w:instrText xml:space="preserve"> DOCPROPERTY Version </w:instrText>
      </w:r>
      <w:r w:rsidR="00082040">
        <w:fldChar w:fldCharType="separate"/>
      </w:r>
      <w:r w:rsidR="00940AFF">
        <w:t>V5.4</w:t>
      </w:r>
      <w:r w:rsidR="00082040">
        <w:fldChar w:fldCharType="end"/>
      </w:r>
    </w:p>
    <w:p w14:paraId="625D2040" w14:textId="77777777" w:rsidR="00FC3A88" w:rsidRDefault="00FC3A88" w:rsidP="003C415C">
      <w:pPr>
        <w:pStyle w:val="SOWHL1-ASDEFCON"/>
      </w:pPr>
      <w:bookmarkStart w:id="2" w:name="_Toc520082268"/>
      <w:r>
        <w:t>TITLE:</w:t>
      </w:r>
      <w:r>
        <w:tab/>
      </w:r>
      <w:bookmarkEnd w:id="2"/>
      <w:r>
        <w:t>SOFTWARE SUPPORT PLAN</w:t>
      </w:r>
    </w:p>
    <w:p w14:paraId="29AB1ECD" w14:textId="77777777" w:rsidR="00FC3A88" w:rsidRDefault="00FC3A88" w:rsidP="003C415C">
      <w:pPr>
        <w:pStyle w:val="SOWHL1-ASDEFCON"/>
      </w:pPr>
      <w:bookmarkStart w:id="3" w:name="_Toc520082269"/>
      <w:r>
        <w:t>DESCRIPTION AND INTENDED USE</w:t>
      </w:r>
      <w:bookmarkEnd w:id="3"/>
    </w:p>
    <w:p w14:paraId="24C9795D" w14:textId="2ECDE2F0" w:rsidR="00B6356F" w:rsidRDefault="00FC3A88" w:rsidP="003C415C">
      <w:pPr>
        <w:pStyle w:val="SOWTL2-ASDEFCON"/>
      </w:pPr>
      <w:r>
        <w:t xml:space="preserve">The Software Support Plan (SWSP) </w:t>
      </w:r>
      <w:r w:rsidR="00512670">
        <w:t xml:space="preserve">describes </w:t>
      </w:r>
      <w:r>
        <w:t xml:space="preserve">the </w:t>
      </w:r>
      <w:r w:rsidR="00CE06BE">
        <w:t>Support R</w:t>
      </w:r>
      <w:r w:rsidR="003B78AA">
        <w:t>esources</w:t>
      </w:r>
      <w:r w:rsidR="00512670">
        <w:t xml:space="preserve">, methods </w:t>
      </w:r>
      <w:r>
        <w:t xml:space="preserve">and procedures </w:t>
      </w:r>
      <w:r w:rsidR="00512670">
        <w:t xml:space="preserve">required </w:t>
      </w:r>
      <w:r>
        <w:t xml:space="preserve">to perform life-cycle support of </w:t>
      </w:r>
      <w:r w:rsidR="00CC4F9D">
        <w:t>S</w:t>
      </w:r>
      <w:r>
        <w:t>oftware</w:t>
      </w:r>
      <w:r w:rsidR="00134DE0">
        <w:t xml:space="preserve">, </w:t>
      </w:r>
      <w:r>
        <w:t xml:space="preserve">including </w:t>
      </w:r>
      <w:r w:rsidR="00CE06BE">
        <w:t xml:space="preserve">Software </w:t>
      </w:r>
      <w:r w:rsidR="001B1954">
        <w:t>applications</w:t>
      </w:r>
      <w:r w:rsidR="009331F2">
        <w:t xml:space="preserve"> and </w:t>
      </w:r>
      <w:r w:rsidR="00C60D35">
        <w:t xml:space="preserve">Software </w:t>
      </w:r>
      <w:r w:rsidR="00E60504">
        <w:t>Updates</w:t>
      </w:r>
      <w:r w:rsidR="009331F2">
        <w:t>,</w:t>
      </w:r>
      <w:r w:rsidR="00CC4F9D">
        <w:t xml:space="preserve"> used for the purpose of providing </w:t>
      </w:r>
      <w:r w:rsidR="00512670">
        <w:t xml:space="preserve">continuing life-cycle support for </w:t>
      </w:r>
      <w:r w:rsidR="0061168B">
        <w:t>Softwar</w:t>
      </w:r>
      <w:r w:rsidR="00512670">
        <w:t>e</w:t>
      </w:r>
      <w:r>
        <w:t>.</w:t>
      </w:r>
    </w:p>
    <w:p w14:paraId="6041A4EC" w14:textId="77777777" w:rsidR="00E10082" w:rsidRDefault="00FC3A88" w:rsidP="003C415C">
      <w:pPr>
        <w:pStyle w:val="SOWTL2-ASDEFCON"/>
      </w:pPr>
      <w:r>
        <w:t>The Contractor uses the SWSP to</w:t>
      </w:r>
      <w:r w:rsidR="00E10082">
        <w:t>:</w:t>
      </w:r>
    </w:p>
    <w:p w14:paraId="5160DE28" w14:textId="2B87DD17" w:rsidR="00E10082" w:rsidRDefault="00FC3A88" w:rsidP="003C415C">
      <w:pPr>
        <w:pStyle w:val="SOWSubL1-ASDEFCON"/>
      </w:pPr>
      <w:r>
        <w:t xml:space="preserve">define the management organisation, methodology and tasks necessary to support the </w:t>
      </w:r>
      <w:r w:rsidRPr="00AA1792">
        <w:t xml:space="preserve">deliverable </w:t>
      </w:r>
      <w:r w:rsidR="00CC4F9D" w:rsidRPr="00AA1792">
        <w:t>S</w:t>
      </w:r>
      <w:r w:rsidRPr="00AA1792">
        <w:t>oftware</w:t>
      </w:r>
      <w:r w:rsidR="00AA1792">
        <w:t xml:space="preserve">, including Software </w:t>
      </w:r>
      <w:r w:rsidR="00E60504">
        <w:t>Updates</w:t>
      </w:r>
      <w:r w:rsidR="00E10082">
        <w:t>; and</w:t>
      </w:r>
    </w:p>
    <w:p w14:paraId="0C377801" w14:textId="663F11E3" w:rsidR="00FC3A88" w:rsidRDefault="00FC3A88" w:rsidP="003C415C">
      <w:pPr>
        <w:pStyle w:val="SOWSubL1-ASDEFCON"/>
      </w:pPr>
      <w:r>
        <w:t xml:space="preserve">identify the </w:t>
      </w:r>
      <w:r w:rsidR="00E10082">
        <w:t>Support R</w:t>
      </w:r>
      <w:r>
        <w:t xml:space="preserve">esources (eg, </w:t>
      </w:r>
      <w:r w:rsidR="002A46E8">
        <w:t xml:space="preserve">Software </w:t>
      </w:r>
      <w:r>
        <w:t xml:space="preserve">tools, skills, servicing and programming equipment) required to </w:t>
      </w:r>
      <w:r w:rsidR="00551167">
        <w:t xml:space="preserve">perform Software maintenance, including </w:t>
      </w:r>
      <w:r>
        <w:t>Preventive Maintenance and Corrective Maintenance</w:t>
      </w:r>
      <w:r w:rsidR="00551167">
        <w:t>,</w:t>
      </w:r>
      <w:r>
        <w:t xml:space="preserve"> </w:t>
      </w:r>
      <w:r w:rsidR="00551167">
        <w:t>and</w:t>
      </w:r>
      <w:r>
        <w:t xml:space="preserve"> the development of enhancements </w:t>
      </w:r>
      <w:r w:rsidR="00551167">
        <w:t>to</w:t>
      </w:r>
      <w:r>
        <w:t xml:space="preserve"> the </w:t>
      </w:r>
      <w:r w:rsidR="00CC4F9D">
        <w:t>S</w:t>
      </w:r>
      <w:r>
        <w:t>oftware through</w:t>
      </w:r>
      <w:r w:rsidR="00E10082">
        <w:t>out</w:t>
      </w:r>
      <w:r>
        <w:t xml:space="preserve"> its life.</w:t>
      </w:r>
    </w:p>
    <w:p w14:paraId="47037F2D" w14:textId="77777777" w:rsidR="00E10082" w:rsidRDefault="00FC3A88" w:rsidP="003C415C">
      <w:pPr>
        <w:pStyle w:val="SOWTL2-ASDEFCON"/>
      </w:pPr>
      <w:r>
        <w:t>The Commonwealth uses the SWSP to</w:t>
      </w:r>
      <w:r w:rsidR="00E10082">
        <w:t>:</w:t>
      </w:r>
    </w:p>
    <w:p w14:paraId="6C32BFC1" w14:textId="76B9FA48" w:rsidR="00FE76B1" w:rsidRDefault="00E075DB" w:rsidP="003C415C">
      <w:pPr>
        <w:pStyle w:val="SOWSubL1-ASDEFCON"/>
      </w:pPr>
      <w:r>
        <w:t>understand</w:t>
      </w:r>
      <w:r w:rsidRPr="00D654F0">
        <w:t xml:space="preserve"> </w:t>
      </w:r>
      <w:r w:rsidR="00FC3A88" w:rsidRPr="00D654F0">
        <w:t xml:space="preserve">the level </w:t>
      </w:r>
      <w:r>
        <w:t xml:space="preserve">and complexity </w:t>
      </w:r>
      <w:r w:rsidR="00FC3A88" w:rsidRPr="00D654F0">
        <w:t>of</w:t>
      </w:r>
      <w:r w:rsidR="004D6CFA">
        <w:t xml:space="preserve"> the</w:t>
      </w:r>
      <w:r w:rsidR="00FC3A88" w:rsidRPr="00D654F0">
        <w:t xml:space="preserve"> </w:t>
      </w:r>
      <w:r w:rsidR="00CC4F9D" w:rsidRPr="00D654F0">
        <w:t>S</w:t>
      </w:r>
      <w:r w:rsidR="00FC3A88" w:rsidRPr="00D654F0">
        <w:t>oftware support required</w:t>
      </w:r>
      <w:r>
        <w:t>;</w:t>
      </w:r>
      <w:r w:rsidR="00FC3A88">
        <w:t xml:space="preserve"> and</w:t>
      </w:r>
    </w:p>
    <w:p w14:paraId="71F34A38" w14:textId="7E0E351E" w:rsidR="00FC3A88" w:rsidRDefault="00FC3A88" w:rsidP="003C415C">
      <w:pPr>
        <w:pStyle w:val="SOWSubL1-ASDEFCON"/>
      </w:pPr>
      <w:r>
        <w:t xml:space="preserve">assess the </w:t>
      </w:r>
      <w:r w:rsidR="00CE06BE">
        <w:t xml:space="preserve">Contractor’s </w:t>
      </w:r>
      <w:r>
        <w:t xml:space="preserve">proposed program for the provision of </w:t>
      </w:r>
      <w:r w:rsidR="00CC4F9D">
        <w:t>S</w:t>
      </w:r>
      <w:r>
        <w:t>oftware support.</w:t>
      </w:r>
    </w:p>
    <w:p w14:paraId="1D7330F8" w14:textId="77777777" w:rsidR="00FC3A88" w:rsidRDefault="00FC3A88" w:rsidP="003C415C">
      <w:pPr>
        <w:pStyle w:val="SOWHL1-ASDEFCON"/>
      </w:pPr>
      <w:bookmarkStart w:id="4" w:name="_Toc520082270"/>
      <w:r>
        <w:t>INTER-RELATIONSHIPS</w:t>
      </w:r>
      <w:bookmarkEnd w:id="4"/>
    </w:p>
    <w:p w14:paraId="672A5FDA" w14:textId="77777777" w:rsidR="00B6356F" w:rsidRDefault="00FC3A88" w:rsidP="003C415C">
      <w:pPr>
        <w:pStyle w:val="SOWTL2-ASDEFCON"/>
      </w:pPr>
      <w:r>
        <w:t xml:space="preserve">The SWSP </w:t>
      </w:r>
      <w:r w:rsidR="00B6356F">
        <w:t>is subordinate to the following data items, where these data items are required under the Contract:</w:t>
      </w:r>
    </w:p>
    <w:p w14:paraId="5FAC0C27" w14:textId="77777777" w:rsidR="00FE76B1" w:rsidRDefault="00FC3A88" w:rsidP="003C415C">
      <w:pPr>
        <w:pStyle w:val="SOWSubL1-ASDEFCON"/>
      </w:pPr>
      <w:r>
        <w:t>Integrated Support Plan (ISP)</w:t>
      </w:r>
      <w:r w:rsidR="00B6356F">
        <w:t>;</w:t>
      </w:r>
    </w:p>
    <w:p w14:paraId="665B2BD4" w14:textId="77777777" w:rsidR="00FE76B1" w:rsidRDefault="00B6356F" w:rsidP="003C415C">
      <w:pPr>
        <w:pStyle w:val="SOWSubL1-ASDEFCON"/>
      </w:pPr>
      <w:r>
        <w:t>Systems Engineering Management Plan (SEMP)</w:t>
      </w:r>
      <w:r w:rsidR="00E10082">
        <w:t>;</w:t>
      </w:r>
    </w:p>
    <w:p w14:paraId="52AD40ED" w14:textId="77777777" w:rsidR="00E10082" w:rsidRDefault="00E10082" w:rsidP="003C415C">
      <w:pPr>
        <w:pStyle w:val="SOWSubL1-ASDEFCON"/>
      </w:pPr>
      <w:r>
        <w:t>Software Management Plan (S</w:t>
      </w:r>
      <w:r w:rsidR="006B3A4F">
        <w:t>W</w:t>
      </w:r>
      <w:r>
        <w:t>MP); and</w:t>
      </w:r>
    </w:p>
    <w:p w14:paraId="5BA0A6ED" w14:textId="02E2AEBF" w:rsidR="00B6356F" w:rsidRDefault="00533711" w:rsidP="003C415C">
      <w:pPr>
        <w:pStyle w:val="SOWSubL1-ASDEFCON"/>
      </w:pPr>
      <w:r>
        <w:t>Contractor Engineering</w:t>
      </w:r>
      <w:r w:rsidR="00E10082">
        <w:t xml:space="preserve"> Management Plan (</w:t>
      </w:r>
      <w:r>
        <w:t>CE</w:t>
      </w:r>
      <w:r w:rsidR="00E10082">
        <w:t>MP).</w:t>
      </w:r>
    </w:p>
    <w:p w14:paraId="3D30C257" w14:textId="77777777" w:rsidR="00B6356F" w:rsidRDefault="00B6356F" w:rsidP="003C415C">
      <w:pPr>
        <w:pStyle w:val="SOWTL2-ASDEFCON"/>
      </w:pPr>
      <w:r>
        <w:t>The SWSP inter-relates with the following data items, where these data items are required under the Contract:</w:t>
      </w:r>
    </w:p>
    <w:p w14:paraId="129C6132" w14:textId="24DCC8E2" w:rsidR="00C5220A" w:rsidRDefault="00C5220A" w:rsidP="003C415C">
      <w:pPr>
        <w:pStyle w:val="SOWSubL1-ASDEFCON"/>
      </w:pPr>
      <w:r>
        <w:t>Software List (SWLIST);</w:t>
      </w:r>
    </w:p>
    <w:p w14:paraId="45135440" w14:textId="47252594" w:rsidR="001F5C26" w:rsidRDefault="001F5C26" w:rsidP="003C415C">
      <w:pPr>
        <w:pStyle w:val="SOWSubL1-ASDEFCON"/>
      </w:pPr>
      <w:r>
        <w:t>Materiel System Security Management Plan (MSSMP);</w:t>
      </w:r>
    </w:p>
    <w:p w14:paraId="771F82B8" w14:textId="7CBD28C8" w:rsidR="001F5C26" w:rsidRDefault="001F5C26" w:rsidP="003C415C">
      <w:pPr>
        <w:pStyle w:val="SOWSubL1-ASDEFCON"/>
      </w:pPr>
      <w:r>
        <w:t>In</w:t>
      </w:r>
      <w:r>
        <w:noBreakHyphen/>
        <w:t>Service Security Management Plan (ISSMP);</w:t>
      </w:r>
    </w:p>
    <w:p w14:paraId="1449699F" w14:textId="7ECEDCAA" w:rsidR="00520E63" w:rsidRDefault="00184D45" w:rsidP="003C415C">
      <w:pPr>
        <w:pStyle w:val="SOWSubL1-ASDEFCON"/>
      </w:pPr>
      <w:r>
        <w:t xml:space="preserve">Support System </w:t>
      </w:r>
      <w:r w:rsidR="00520E63">
        <w:t>Technical Data List (</w:t>
      </w:r>
      <w:r>
        <w:t>SS</w:t>
      </w:r>
      <w:r w:rsidR="00520E63">
        <w:t>TDL)</w:t>
      </w:r>
      <w:r w:rsidR="001C2C72">
        <w:t xml:space="preserve"> (applicable to acquisition contracts)</w:t>
      </w:r>
      <w:r w:rsidR="00520E63">
        <w:t>;</w:t>
      </w:r>
    </w:p>
    <w:p w14:paraId="1BC7F294" w14:textId="41990994" w:rsidR="00E50219" w:rsidRDefault="00E50219" w:rsidP="003C415C">
      <w:pPr>
        <w:pStyle w:val="SOWSubL1-ASDEFCON"/>
      </w:pPr>
      <w:r>
        <w:t>Technical Data List (TDL)</w:t>
      </w:r>
      <w:r w:rsidR="001C2C72">
        <w:t xml:space="preserve"> (applicable to support contracts)</w:t>
      </w:r>
      <w:r>
        <w:t>;</w:t>
      </w:r>
    </w:p>
    <w:p w14:paraId="5E19C8F7" w14:textId="4AE0FF5A" w:rsidR="00B6356F" w:rsidRDefault="00B6356F" w:rsidP="003C415C">
      <w:pPr>
        <w:pStyle w:val="SOWSubL1-ASDEFCON"/>
      </w:pPr>
      <w:r>
        <w:t>Task Analysis Report (TAR);</w:t>
      </w:r>
      <w:r w:rsidR="00FF6297">
        <w:t xml:space="preserve"> and</w:t>
      </w:r>
    </w:p>
    <w:p w14:paraId="1E3F8738" w14:textId="77777777" w:rsidR="00FF6297" w:rsidRDefault="00FF6297" w:rsidP="003C415C">
      <w:pPr>
        <w:pStyle w:val="SOWSubL1-ASDEFCON"/>
      </w:pPr>
      <w:r>
        <w:t>Life Cycle Cost Report and Model (LCCRM).</w:t>
      </w:r>
    </w:p>
    <w:p w14:paraId="063340DF" w14:textId="070453E9" w:rsidR="00983BC3" w:rsidRDefault="00983BC3" w:rsidP="003C415C">
      <w:pPr>
        <w:pStyle w:val="SOWTL2-ASDEFCON"/>
      </w:pPr>
      <w:bookmarkStart w:id="5" w:name="_Toc520082271"/>
      <w:r>
        <w:t xml:space="preserve">The SWSP inter-relates with the Technical Data and Software Rights </w:t>
      </w:r>
      <w:r w:rsidR="007B01B5">
        <w:t xml:space="preserve">(TDSR) </w:t>
      </w:r>
      <w:r>
        <w:t>Schedule</w:t>
      </w:r>
      <w:r w:rsidR="007B01B5">
        <w:t xml:space="preserve"> and the Security Classification and Categorisation Guide (SCCG)</w:t>
      </w:r>
      <w:r w:rsidR="00665E2B">
        <w:t xml:space="preserve"> Attachment</w:t>
      </w:r>
      <w:r w:rsidR="002C08FF">
        <w:t>s</w:t>
      </w:r>
      <w:r w:rsidR="00665E2B">
        <w:t xml:space="preserve"> to the Contract</w:t>
      </w:r>
      <w:r>
        <w:t>.</w:t>
      </w:r>
    </w:p>
    <w:p w14:paraId="774C5019" w14:textId="77777777" w:rsidR="00FC3A88" w:rsidRDefault="00FC3A88" w:rsidP="003C415C">
      <w:pPr>
        <w:pStyle w:val="SOWHL1-ASDEFCON"/>
      </w:pPr>
      <w:r>
        <w:t>APPLICABLE DOCUMENTS</w:t>
      </w:r>
      <w:bookmarkEnd w:id="5"/>
    </w:p>
    <w:p w14:paraId="45A9CBEA" w14:textId="77777777" w:rsidR="00FC3A88" w:rsidRDefault="00FC3A88" w:rsidP="003C415C">
      <w:pPr>
        <w:pStyle w:val="SOWTL2-ASDEFCON"/>
      </w:pPr>
      <w:r>
        <w:t>The following document forms a part of this DID to the extent specified herein:</w:t>
      </w:r>
    </w:p>
    <w:tbl>
      <w:tblPr>
        <w:tblW w:w="0" w:type="auto"/>
        <w:tblInd w:w="1276" w:type="dxa"/>
        <w:tblLayout w:type="fixed"/>
        <w:tblLook w:val="0000" w:firstRow="0" w:lastRow="0" w:firstColumn="0" w:lastColumn="0" w:noHBand="0" w:noVBand="0"/>
      </w:tblPr>
      <w:tblGrid>
        <w:gridCol w:w="2093"/>
        <w:gridCol w:w="5811"/>
      </w:tblGrid>
      <w:tr w:rsidR="00FC3A88" w14:paraId="69BD0AAE" w14:textId="77777777">
        <w:tc>
          <w:tcPr>
            <w:tcW w:w="2093" w:type="dxa"/>
          </w:tcPr>
          <w:p w14:paraId="1E009B2A" w14:textId="77777777" w:rsidR="00FC3A88" w:rsidRDefault="00FC3A88" w:rsidP="003C415C">
            <w:pPr>
              <w:pStyle w:val="ASDEFCONNormal"/>
            </w:pPr>
            <w:r>
              <w:t>MIL-HDBK-1467</w:t>
            </w:r>
          </w:p>
        </w:tc>
        <w:tc>
          <w:tcPr>
            <w:tcW w:w="5811" w:type="dxa"/>
          </w:tcPr>
          <w:p w14:paraId="184D54DB" w14:textId="77777777" w:rsidR="00FC3A88" w:rsidRPr="00E92CE3" w:rsidRDefault="00FC3A88" w:rsidP="003C415C">
            <w:pPr>
              <w:pStyle w:val="ASDEFCONNormal"/>
            </w:pPr>
            <w:r w:rsidRPr="00E92CE3">
              <w:t>Acquisition of Software Environments and Support Software</w:t>
            </w:r>
          </w:p>
        </w:tc>
      </w:tr>
    </w:tbl>
    <w:p w14:paraId="144FAD19" w14:textId="77777777" w:rsidR="00FC3A88" w:rsidRDefault="00FC3A88" w:rsidP="003C415C">
      <w:pPr>
        <w:pStyle w:val="SOWHL1-ASDEFCON"/>
      </w:pPr>
      <w:bookmarkStart w:id="6" w:name="_Toc520082272"/>
      <w:r>
        <w:lastRenderedPageBreak/>
        <w:t>PREPARATION INSTRUCTIONS</w:t>
      </w:r>
      <w:bookmarkEnd w:id="6"/>
    </w:p>
    <w:p w14:paraId="4FB06389" w14:textId="77777777" w:rsidR="00FC3A88" w:rsidRDefault="00FC3A88" w:rsidP="003C415C">
      <w:pPr>
        <w:pStyle w:val="SOWHL2-ASDEFCON"/>
      </w:pPr>
      <w:bookmarkStart w:id="7" w:name="_Toc520082273"/>
      <w:r>
        <w:t>Generic Format and Content</w:t>
      </w:r>
      <w:bookmarkEnd w:id="7"/>
    </w:p>
    <w:p w14:paraId="3CE7553D" w14:textId="77777777" w:rsidR="00FC3A88" w:rsidRDefault="00FC3A88" w:rsidP="003C415C">
      <w:pPr>
        <w:pStyle w:val="SOWTL3-ASDEFCON"/>
      </w:pPr>
      <w:r>
        <w:t xml:space="preserve">The data item shall comply with the general format, content and preparation instructions contained in the CDRL clause </w:t>
      </w:r>
      <w:r w:rsidR="001A332F">
        <w:t xml:space="preserve">entitled </w:t>
      </w:r>
      <w:r w:rsidR="006D3AE9">
        <w:t>‘</w:t>
      </w:r>
      <w:r w:rsidR="001A332F">
        <w:t>General Requirements f</w:t>
      </w:r>
      <w:r>
        <w:t>or Data Items</w:t>
      </w:r>
      <w:r w:rsidR="006D3AE9">
        <w:t>’</w:t>
      </w:r>
      <w:r>
        <w:t>.</w:t>
      </w:r>
    </w:p>
    <w:p w14:paraId="11BDD02B" w14:textId="77777777" w:rsidR="0030677E" w:rsidRDefault="0030677E" w:rsidP="003C415C">
      <w:pPr>
        <w:pStyle w:val="SOWTL3-ASDEFCON"/>
      </w:pPr>
      <w:r>
        <w:t>The data item shall include a traceability matrix that defines how each specific content requirement, as contained in this DID, is addressed by sections within the data item.</w:t>
      </w:r>
    </w:p>
    <w:p w14:paraId="39E7AE47" w14:textId="77777777" w:rsidR="00FC3A88" w:rsidRDefault="00FC3A88" w:rsidP="003C415C">
      <w:pPr>
        <w:pStyle w:val="SOWHL2-ASDEFCON"/>
      </w:pPr>
      <w:bookmarkStart w:id="8" w:name="_Toc520082274"/>
      <w:r>
        <w:t>Specific Content</w:t>
      </w:r>
      <w:bookmarkEnd w:id="8"/>
    </w:p>
    <w:p w14:paraId="0815BD87" w14:textId="77777777" w:rsidR="00FC3A88" w:rsidRDefault="00FC3A88" w:rsidP="003C415C">
      <w:pPr>
        <w:pStyle w:val="SOWHL3-ASDEFCON"/>
      </w:pPr>
      <w:bookmarkStart w:id="9" w:name="_Toc520082275"/>
      <w:r>
        <w:t>General</w:t>
      </w:r>
      <w:bookmarkEnd w:id="9"/>
    </w:p>
    <w:p w14:paraId="45148E74" w14:textId="6F547110" w:rsidR="00FC3A88" w:rsidRDefault="00FC3A88" w:rsidP="003C415C">
      <w:pPr>
        <w:pStyle w:val="SOWTL4-ASDEFCON"/>
      </w:pPr>
      <w:r>
        <w:t>The SWSP shall comply with the content requirements of MIL-HDBK-1467 Appendix B</w:t>
      </w:r>
      <w:r w:rsidR="004C48F6">
        <w:t xml:space="preserve">, </w:t>
      </w:r>
      <w:r w:rsidR="0009641C">
        <w:t xml:space="preserve">as tailored by </w:t>
      </w:r>
      <w:r w:rsidR="004C48F6">
        <w:t>the exceptions</w:t>
      </w:r>
      <w:r w:rsidR="00C60D35">
        <w:t xml:space="preserve"> and changes</w:t>
      </w:r>
      <w:r w:rsidR="004C48F6">
        <w:t xml:space="preserve"> identified below</w:t>
      </w:r>
      <w:r>
        <w:t>.</w:t>
      </w:r>
    </w:p>
    <w:p w14:paraId="0A408759" w14:textId="2F491660" w:rsidR="004C48F6" w:rsidRDefault="0013737C" w:rsidP="003C415C">
      <w:pPr>
        <w:pStyle w:val="SOWTL4-ASDEFCON"/>
      </w:pPr>
      <w:r>
        <w:t xml:space="preserve">If this DID is being used under an acquisition contract, </w:t>
      </w:r>
      <w:r w:rsidR="004C48F6">
        <w:t>the SWSP shall address Software support for all deliverable Software associated with the Mission System and the Support System.</w:t>
      </w:r>
    </w:p>
    <w:p w14:paraId="5A76059B" w14:textId="06BE2111" w:rsidR="00E50219" w:rsidRDefault="0013737C" w:rsidP="003C415C">
      <w:pPr>
        <w:pStyle w:val="SOWTL4-ASDEFCON"/>
      </w:pPr>
      <w:r>
        <w:t xml:space="preserve">If this DID is being used </w:t>
      </w:r>
      <w:r w:rsidR="00C811AA">
        <w:t xml:space="preserve">under a support contract, </w:t>
      </w:r>
      <w:r w:rsidR="004C48F6">
        <w:t xml:space="preserve">the SWSP shall </w:t>
      </w:r>
      <w:r w:rsidR="00B8778C">
        <w:t xml:space="preserve">address the management and </w:t>
      </w:r>
      <w:r w:rsidR="004D6CFA">
        <w:t xml:space="preserve">planning </w:t>
      </w:r>
      <w:r w:rsidR="00C27655">
        <w:t>of</w:t>
      </w:r>
      <w:r w:rsidR="00AD3928">
        <w:t xml:space="preserve"> Software Support Services </w:t>
      </w:r>
      <w:r w:rsidR="004C48F6">
        <w:t>for Software designated as ‘Products Being Supported’.</w:t>
      </w:r>
    </w:p>
    <w:p w14:paraId="7F3F588C" w14:textId="0EBBB5FA" w:rsidR="00F92649" w:rsidRDefault="00F92649" w:rsidP="003C415C">
      <w:pPr>
        <w:pStyle w:val="SOWHL3-ASDEFCON"/>
      </w:pPr>
      <w:r>
        <w:t>Tailoring to be applied to MIL-HDBK-1467</w:t>
      </w:r>
    </w:p>
    <w:p w14:paraId="40A9CAA3" w14:textId="77777777" w:rsidR="00FC3A88" w:rsidRDefault="00FC3A88" w:rsidP="003C415C">
      <w:pPr>
        <w:pStyle w:val="SOWTL4-ASDEFCON"/>
      </w:pPr>
      <w:r>
        <w:t xml:space="preserve">All references to </w:t>
      </w:r>
      <w:r w:rsidRPr="009E087B">
        <w:rPr>
          <w:i/>
        </w:rPr>
        <w:t>Life Cycle Software Engineering Environment User’s Guide</w:t>
      </w:r>
      <w:r>
        <w:t xml:space="preserve"> shall be read as </w:t>
      </w:r>
      <w:r w:rsidR="006D3AE9">
        <w:t>‘</w:t>
      </w:r>
      <w:r>
        <w:t>Software Support Plan</w:t>
      </w:r>
      <w:r w:rsidR="006D3AE9">
        <w:t>’</w:t>
      </w:r>
      <w:r>
        <w:t>.</w:t>
      </w:r>
    </w:p>
    <w:p w14:paraId="4CCFA887" w14:textId="77777777" w:rsidR="00FC3A88" w:rsidRDefault="00FC3A88" w:rsidP="003C415C">
      <w:pPr>
        <w:pStyle w:val="SOWTL4-ASDEFCON"/>
      </w:pPr>
      <w:r>
        <w:t xml:space="preserve">All references to </w:t>
      </w:r>
      <w:r w:rsidR="006D3AE9">
        <w:t>‘</w:t>
      </w:r>
      <w:r>
        <w:t>guide</w:t>
      </w:r>
      <w:r w:rsidR="006D3AE9">
        <w:t>’</w:t>
      </w:r>
      <w:r>
        <w:t xml:space="preserve"> shall be read as </w:t>
      </w:r>
      <w:r w:rsidR="006D3AE9">
        <w:t>‘</w:t>
      </w:r>
      <w:r>
        <w:t>plan</w:t>
      </w:r>
      <w:r w:rsidR="006D3AE9">
        <w:t>’</w:t>
      </w:r>
      <w:r>
        <w:t>.</w:t>
      </w:r>
    </w:p>
    <w:p w14:paraId="79C24773" w14:textId="11832703" w:rsidR="00E92CE3" w:rsidRDefault="00E92CE3" w:rsidP="003C415C">
      <w:pPr>
        <w:pStyle w:val="SOWTL4-ASDEFCON"/>
      </w:pPr>
      <w:r>
        <w:t>The SWSP shall</w:t>
      </w:r>
      <w:r w:rsidR="00521718">
        <w:t xml:space="preserve"> include in the ‘table or matrix’, </w:t>
      </w:r>
      <w:r w:rsidR="000F475F">
        <w:t xml:space="preserve">as </w:t>
      </w:r>
      <w:r w:rsidR="00521718">
        <w:t>required by</w:t>
      </w:r>
      <w:r w:rsidRPr="00586252">
        <w:t xml:space="preserve"> </w:t>
      </w:r>
      <w:r w:rsidR="008B4274" w:rsidRPr="009A791E">
        <w:t>MIL-HDBK-1467 Appendix</w:t>
      </w:r>
      <w:r w:rsidR="0009641C">
        <w:t> </w:t>
      </w:r>
      <w:r w:rsidR="008B4274" w:rsidRPr="009A791E">
        <w:t>B</w:t>
      </w:r>
      <w:r w:rsidR="008B4274" w:rsidRPr="00586252">
        <w:t xml:space="preserve"> </w:t>
      </w:r>
      <w:r w:rsidRPr="00586252">
        <w:t>paragraph</w:t>
      </w:r>
      <w:r w:rsidR="00521718">
        <w:t xml:space="preserve"> B.3.3.1.1 (</w:t>
      </w:r>
      <w:r w:rsidR="00521718" w:rsidRPr="00521718">
        <w:t>Description of the application software to be supported</w:t>
      </w:r>
      <w:r w:rsidR="00521718">
        <w:t xml:space="preserve"> by the LCSEE), a sufficient level of detail</w:t>
      </w:r>
      <w:r w:rsidR="00B406EA">
        <w:t xml:space="preserve"> describing the application Software </w:t>
      </w:r>
      <w:r w:rsidR="00C27655">
        <w:t xml:space="preserve">in order </w:t>
      </w:r>
      <w:r w:rsidR="00521718">
        <w:t xml:space="preserve">to cross-reference </w:t>
      </w:r>
      <w:r w:rsidR="00887131">
        <w:t xml:space="preserve">the target system’s functions and the management requirements </w:t>
      </w:r>
      <w:r w:rsidR="00B406EA">
        <w:t xml:space="preserve">to be detailed </w:t>
      </w:r>
      <w:r w:rsidR="00887131">
        <w:t>within the SWSP.</w:t>
      </w:r>
    </w:p>
    <w:p w14:paraId="40DEE5A6" w14:textId="4DF8A884" w:rsidR="00627FD2" w:rsidRDefault="00520E63" w:rsidP="003C415C">
      <w:pPr>
        <w:pStyle w:val="SOWTL4-ASDEFCON"/>
      </w:pPr>
      <w:r w:rsidRPr="00586252">
        <w:t xml:space="preserve">The </w:t>
      </w:r>
      <w:r>
        <w:t>SWSP shall address the r</w:t>
      </w:r>
      <w:r w:rsidRPr="00586252">
        <w:t xml:space="preserve">equirements of </w:t>
      </w:r>
      <w:r w:rsidR="008B4274" w:rsidRPr="009A791E">
        <w:t>MIL-HDBK-1467 Appendix B</w:t>
      </w:r>
      <w:r w:rsidR="008B4274" w:rsidRPr="00586252">
        <w:t xml:space="preserve"> </w:t>
      </w:r>
      <w:r w:rsidRPr="00586252">
        <w:t>paragraph B.3.3.1.5</w:t>
      </w:r>
      <w:r w:rsidR="004E229E">
        <w:t xml:space="preserve"> (limited and restricted rights)</w:t>
      </w:r>
      <w:r w:rsidR="003E5C78">
        <w:t xml:space="preserve">, for </w:t>
      </w:r>
      <w:r w:rsidR="001B1954">
        <w:t xml:space="preserve">the deliverable Software / </w:t>
      </w:r>
      <w:r w:rsidR="003E5C78">
        <w:t xml:space="preserve">Software </w:t>
      </w:r>
      <w:r w:rsidR="00526C13">
        <w:t>p</w:t>
      </w:r>
      <w:r w:rsidR="00AF0503">
        <w:t xml:space="preserve">roducts </w:t>
      </w:r>
      <w:r w:rsidR="00840CDE">
        <w:t xml:space="preserve">to be / </w:t>
      </w:r>
      <w:r w:rsidR="00D631D4">
        <w:t xml:space="preserve">being supported, </w:t>
      </w:r>
      <w:r w:rsidR="007D4166">
        <w:t xml:space="preserve">as applicable, </w:t>
      </w:r>
      <w:r w:rsidR="003E5C78">
        <w:t xml:space="preserve">and </w:t>
      </w:r>
      <w:r w:rsidR="007D4166">
        <w:t xml:space="preserve">the </w:t>
      </w:r>
      <w:r w:rsidR="003E5C78">
        <w:t xml:space="preserve">Software </w:t>
      </w:r>
      <w:r w:rsidR="003B78AA">
        <w:t xml:space="preserve">used </w:t>
      </w:r>
      <w:r w:rsidR="00CF333C">
        <w:t>with</w:t>
      </w:r>
      <w:r w:rsidR="003B78AA">
        <w:t xml:space="preserve">in </w:t>
      </w:r>
      <w:r w:rsidR="00CF333C">
        <w:t>the</w:t>
      </w:r>
      <w:r w:rsidR="003B78AA">
        <w:t xml:space="preserve"> support</w:t>
      </w:r>
      <w:r w:rsidR="00CF333C">
        <w:t xml:space="preserve"> environment</w:t>
      </w:r>
      <w:r w:rsidR="003E5C78">
        <w:t>,</w:t>
      </w:r>
      <w:r>
        <w:t xml:space="preserve"> by</w:t>
      </w:r>
      <w:r w:rsidR="00D631D4">
        <w:t xml:space="preserve"> including</w:t>
      </w:r>
      <w:r w:rsidR="00627FD2">
        <w:t>:</w:t>
      </w:r>
    </w:p>
    <w:p w14:paraId="11A4525D" w14:textId="753D7F3D" w:rsidR="00627FD2" w:rsidRDefault="006C793E" w:rsidP="003C415C">
      <w:pPr>
        <w:pStyle w:val="SOWSubL1-ASDEFCON"/>
      </w:pPr>
      <w:r>
        <w:t>the applicable</w:t>
      </w:r>
      <w:r w:rsidR="00627FD2">
        <w:t xml:space="preserve"> category of Software rights as </w:t>
      </w:r>
      <w:r w:rsidR="00645C88">
        <w:t xml:space="preserve">defined through </w:t>
      </w:r>
      <w:r w:rsidR="00627FD2">
        <w:t xml:space="preserve">clause 5 of the COC (eg, </w:t>
      </w:r>
      <w:r w:rsidR="000F475F">
        <w:t xml:space="preserve">Software </w:t>
      </w:r>
      <w:r w:rsidR="00CE0D1A">
        <w:t>p</w:t>
      </w:r>
      <w:r w:rsidR="00D631D4">
        <w:t>roduct</w:t>
      </w:r>
      <w:r w:rsidR="000F475F">
        <w:t xml:space="preserve">, GFE, or </w:t>
      </w:r>
      <w:r w:rsidR="00627FD2">
        <w:t>Commercial Software)</w:t>
      </w:r>
      <w:r w:rsidR="00D631D4">
        <w:t>;</w:t>
      </w:r>
      <w:r w:rsidR="00627FD2">
        <w:t xml:space="preserve"> and</w:t>
      </w:r>
    </w:p>
    <w:p w14:paraId="2D3C118C" w14:textId="73EB4101" w:rsidR="00520E63" w:rsidRDefault="000F475F" w:rsidP="003C415C">
      <w:pPr>
        <w:pStyle w:val="SOWSubL1-ASDEFCON"/>
      </w:pPr>
      <w:r>
        <w:t>cross-referenc</w:t>
      </w:r>
      <w:r w:rsidR="002D5BA8">
        <w:t>es</w:t>
      </w:r>
      <w:r>
        <w:t xml:space="preserve"> </w:t>
      </w:r>
      <w:r w:rsidR="002D5BA8">
        <w:t xml:space="preserve">to </w:t>
      </w:r>
      <w:r w:rsidR="006C793E">
        <w:t xml:space="preserve">any restrictions applying to </w:t>
      </w:r>
      <w:r w:rsidR="00766AB6">
        <w:t>the</w:t>
      </w:r>
      <w:r w:rsidR="002D5BA8">
        <w:t xml:space="preserve"> rights to use and sublicense </w:t>
      </w:r>
      <w:r w:rsidR="00766AB6">
        <w:t>the Software</w:t>
      </w:r>
      <w:r w:rsidR="007D4166">
        <w:t>,</w:t>
      </w:r>
      <w:r w:rsidR="00766AB6">
        <w:t xml:space="preserve"> and related </w:t>
      </w:r>
      <w:r w:rsidR="006C793E">
        <w:t xml:space="preserve">Technical Data </w:t>
      </w:r>
      <w:r w:rsidR="002D5BA8">
        <w:t xml:space="preserve">(eg, </w:t>
      </w:r>
      <w:r w:rsidR="00766AB6">
        <w:t>Source Code</w:t>
      </w:r>
      <w:r w:rsidR="002D5BA8">
        <w:t>)</w:t>
      </w:r>
      <w:r w:rsidR="00766AB6">
        <w:t>,</w:t>
      </w:r>
      <w:r w:rsidR="002D5BA8">
        <w:t xml:space="preserve"> </w:t>
      </w:r>
      <w:r w:rsidR="00766AB6">
        <w:t xml:space="preserve">as </w:t>
      </w:r>
      <w:r w:rsidR="002D5BA8">
        <w:t>detailed within the Contract or licences</w:t>
      </w:r>
      <w:r w:rsidR="00520E63">
        <w:t xml:space="preserve">, </w:t>
      </w:r>
      <w:r w:rsidR="007B01B5">
        <w:t xml:space="preserve">as </w:t>
      </w:r>
      <w:r w:rsidR="00520E63">
        <w:t>applicable</w:t>
      </w:r>
      <w:r w:rsidR="00520E63" w:rsidRPr="00586252">
        <w:t>.</w:t>
      </w:r>
    </w:p>
    <w:p w14:paraId="7479EA9E" w14:textId="78142B7D" w:rsidR="00C5220A" w:rsidRDefault="00BE0C4C" w:rsidP="003C415C">
      <w:pPr>
        <w:pStyle w:val="SOWTL4-ASDEFCON"/>
      </w:pPr>
      <w:r w:rsidRPr="00586252">
        <w:t xml:space="preserve">The </w:t>
      </w:r>
      <w:r>
        <w:t xml:space="preserve">SWSP shall include, for the Software listed in accordance with </w:t>
      </w:r>
      <w:r w:rsidR="00FE39AE">
        <w:t xml:space="preserve">the </w:t>
      </w:r>
      <w:r>
        <w:t>r</w:t>
      </w:r>
      <w:r w:rsidRPr="00586252">
        <w:t xml:space="preserve">equirements of </w:t>
      </w:r>
      <w:r w:rsidR="00AA1792" w:rsidRPr="009A791E">
        <w:t>MIL-HDBK-1467 Appendix B</w:t>
      </w:r>
      <w:r w:rsidR="00AA1792" w:rsidRPr="00586252">
        <w:t xml:space="preserve"> </w:t>
      </w:r>
      <w:r w:rsidRPr="00586252">
        <w:t>paragraph B.3.5.</w:t>
      </w:r>
      <w:r w:rsidRPr="009A791E">
        <w:t>4</w:t>
      </w:r>
      <w:r>
        <w:t xml:space="preserve"> </w:t>
      </w:r>
      <w:r w:rsidR="004E229E">
        <w:t>(Software structure)</w:t>
      </w:r>
      <w:r w:rsidRPr="009A791E">
        <w:t>,</w:t>
      </w:r>
      <w:r>
        <w:t xml:space="preserve"> </w:t>
      </w:r>
      <w:r w:rsidR="00CF333C">
        <w:t>cross-</w:t>
      </w:r>
      <w:r>
        <w:t>reference</w:t>
      </w:r>
      <w:r w:rsidR="00CE17AC">
        <w:t>s</w:t>
      </w:r>
      <w:r>
        <w:t xml:space="preserve"> to the </w:t>
      </w:r>
      <w:r w:rsidR="00184D45">
        <w:t>SS</w:t>
      </w:r>
      <w:r>
        <w:t>TDL</w:t>
      </w:r>
      <w:r w:rsidR="00CA4CD6">
        <w:t xml:space="preserve"> or TDL</w:t>
      </w:r>
      <w:r w:rsidR="00E92CE3">
        <w:t xml:space="preserve"> (eg, for </w:t>
      </w:r>
      <w:r w:rsidR="00766AB6">
        <w:t>Source Code</w:t>
      </w:r>
      <w:r w:rsidR="000F475F">
        <w:t>, specifications</w:t>
      </w:r>
      <w:r w:rsidR="00766AB6">
        <w:t>,</w:t>
      </w:r>
      <w:r w:rsidR="00CE17AC">
        <w:t xml:space="preserve"> and </w:t>
      </w:r>
      <w:r w:rsidR="007D4166">
        <w:t xml:space="preserve">Software </w:t>
      </w:r>
      <w:r w:rsidR="00C60D35">
        <w:t xml:space="preserve">design </w:t>
      </w:r>
      <w:r w:rsidR="00CE17AC">
        <w:t>documentation</w:t>
      </w:r>
      <w:r w:rsidR="00E92CE3">
        <w:t>)</w:t>
      </w:r>
      <w:r w:rsidR="007D4166">
        <w:t>,</w:t>
      </w:r>
      <w:r>
        <w:t xml:space="preserve"> </w:t>
      </w:r>
      <w:r w:rsidR="007D4166">
        <w:t xml:space="preserve">as </w:t>
      </w:r>
      <w:r>
        <w:t>applicable</w:t>
      </w:r>
      <w:r w:rsidRPr="00586252">
        <w:t>.</w:t>
      </w:r>
    </w:p>
    <w:p w14:paraId="7AD8DA17" w14:textId="3948C23D" w:rsidR="00E075DB" w:rsidRDefault="00E075DB" w:rsidP="003C415C">
      <w:pPr>
        <w:pStyle w:val="SOWTL4-ASDEFCON"/>
      </w:pPr>
      <w:r w:rsidRPr="00586252">
        <w:t xml:space="preserve">The </w:t>
      </w:r>
      <w:r>
        <w:t>SWSP shall address the r</w:t>
      </w:r>
      <w:r w:rsidRPr="00586252">
        <w:t xml:space="preserve">equirements of </w:t>
      </w:r>
      <w:r w:rsidRPr="009A791E">
        <w:t>MIL-HDBK-1467 Appendix B</w:t>
      </w:r>
      <w:r w:rsidRPr="00586252">
        <w:t xml:space="preserve"> paragraph </w:t>
      </w:r>
      <w:r w:rsidRPr="00121349">
        <w:t>B.3.6.6.2</w:t>
      </w:r>
      <w:r>
        <w:t xml:space="preserve"> (security provisions and other restrictions), for both the </w:t>
      </w:r>
      <w:r w:rsidR="006C793E">
        <w:t xml:space="preserve">application </w:t>
      </w:r>
      <w:r>
        <w:t xml:space="preserve">Software </w:t>
      </w:r>
      <w:r w:rsidR="00D631D4">
        <w:t xml:space="preserve">to be / being supported </w:t>
      </w:r>
      <w:r>
        <w:t>and Software used within the support environment, in accordance with the SCCG</w:t>
      </w:r>
      <w:r w:rsidR="00FE0252">
        <w:t xml:space="preserve"> and any Export Approvals</w:t>
      </w:r>
      <w:r w:rsidR="00766AB6">
        <w:t xml:space="preserve">, as </w:t>
      </w:r>
      <w:r w:rsidR="00FE0252">
        <w:t>applicable</w:t>
      </w:r>
      <w:r>
        <w:t>.</w:t>
      </w:r>
    </w:p>
    <w:sectPr w:rsidR="00E075DB" w:rsidSect="00F92435">
      <w:headerReference w:type="default" r:id="rId8"/>
      <w:footerReference w:type="default" r:id="rId9"/>
      <w:pgSz w:w="11906" w:h="16838" w:code="9"/>
      <w:pgMar w:top="1304" w:right="1418" w:bottom="567" w:left="1418" w:header="567" w:footer="45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C6C8FE" w14:textId="77777777" w:rsidR="00413B58" w:rsidRDefault="00413B58">
      <w:r>
        <w:separator/>
      </w:r>
    </w:p>
  </w:endnote>
  <w:endnote w:type="continuationSeparator" w:id="0">
    <w:p w14:paraId="1CC84E13" w14:textId="77777777" w:rsidR="00413B58" w:rsidRDefault="00413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13737C" w14:paraId="3DDF6CC6" w14:textId="77777777" w:rsidTr="00F133CD">
      <w:tc>
        <w:tcPr>
          <w:tcW w:w="2500" w:type="pct"/>
        </w:tcPr>
        <w:p w14:paraId="0FAF2D62" w14:textId="1A6169F9" w:rsidR="0013737C" w:rsidRDefault="003C415C" w:rsidP="00F133CD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end"/>
          </w:r>
        </w:p>
      </w:tc>
      <w:tc>
        <w:tcPr>
          <w:tcW w:w="2500" w:type="pct"/>
        </w:tcPr>
        <w:p w14:paraId="4E6CC571" w14:textId="574968CA" w:rsidR="0013737C" w:rsidRPr="00EE415F" w:rsidRDefault="0013737C" w:rsidP="00F133CD">
          <w:pPr>
            <w:pStyle w:val="ASDEFCONHeaderFooterRight"/>
            <w:rPr>
              <w:szCs w:val="16"/>
            </w:rPr>
          </w:pPr>
          <w:r w:rsidRPr="00EE415F">
            <w:rPr>
              <w:rStyle w:val="PageNumber"/>
              <w:color w:val="auto"/>
              <w:szCs w:val="16"/>
            </w:rPr>
            <w:fldChar w:fldCharType="begin"/>
          </w:r>
          <w:r w:rsidRPr="00EE415F">
            <w:rPr>
              <w:rStyle w:val="PageNumber"/>
              <w:color w:val="auto"/>
              <w:szCs w:val="16"/>
            </w:rPr>
            <w:instrText xml:space="preserve"> PAGE </w:instrText>
          </w:r>
          <w:r w:rsidRPr="00EE415F">
            <w:rPr>
              <w:rStyle w:val="PageNumber"/>
              <w:color w:val="auto"/>
              <w:szCs w:val="16"/>
            </w:rPr>
            <w:fldChar w:fldCharType="separate"/>
          </w:r>
          <w:r w:rsidR="00940AFF">
            <w:rPr>
              <w:rStyle w:val="PageNumber"/>
              <w:noProof/>
              <w:color w:val="auto"/>
              <w:szCs w:val="16"/>
            </w:rPr>
            <w:t>1</w:t>
          </w:r>
          <w:r w:rsidRPr="00EE415F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13737C" w14:paraId="61FBB156" w14:textId="77777777" w:rsidTr="00F133CD">
      <w:tc>
        <w:tcPr>
          <w:tcW w:w="5000" w:type="pct"/>
          <w:gridSpan w:val="2"/>
        </w:tcPr>
        <w:p w14:paraId="3F5CB0E9" w14:textId="4D83A80C" w:rsidR="0013737C" w:rsidRDefault="00082040" w:rsidP="003C415C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940AFF">
            <w:t>OFFICIAL</w:t>
          </w:r>
          <w:r>
            <w:fldChar w:fldCharType="end"/>
          </w:r>
        </w:p>
      </w:tc>
    </w:tr>
  </w:tbl>
  <w:p w14:paraId="0FCF1027" w14:textId="77777777" w:rsidR="0013737C" w:rsidRPr="00F133CD" w:rsidRDefault="0013737C" w:rsidP="00F133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97C70C" w14:textId="77777777" w:rsidR="00413B58" w:rsidRDefault="00413B58">
      <w:r>
        <w:separator/>
      </w:r>
    </w:p>
  </w:footnote>
  <w:footnote w:type="continuationSeparator" w:id="0">
    <w:p w14:paraId="7EBEC510" w14:textId="77777777" w:rsidR="00413B58" w:rsidRDefault="00413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13737C" w14:paraId="021E218B" w14:textId="77777777" w:rsidTr="00F133CD">
      <w:tc>
        <w:tcPr>
          <w:tcW w:w="5000" w:type="pct"/>
          <w:gridSpan w:val="2"/>
        </w:tcPr>
        <w:p w14:paraId="256DD8AD" w14:textId="27133229" w:rsidR="0013737C" w:rsidRDefault="00082040" w:rsidP="003C415C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940AFF">
            <w:t>OFFICIAL</w:t>
          </w:r>
          <w:r>
            <w:fldChar w:fldCharType="end"/>
          </w:r>
        </w:p>
      </w:tc>
    </w:tr>
    <w:tr w:rsidR="0013737C" w14:paraId="69D82D2A" w14:textId="77777777" w:rsidTr="00F133CD">
      <w:tc>
        <w:tcPr>
          <w:tcW w:w="2500" w:type="pct"/>
        </w:tcPr>
        <w:p w14:paraId="58F989EA" w14:textId="65A3A0CF" w:rsidR="0013737C" w:rsidRDefault="00082040" w:rsidP="00F133CD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940AFF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14:paraId="782CCD98" w14:textId="768AD09E" w:rsidR="0013737C" w:rsidRDefault="00082040" w:rsidP="003C415C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940AFF">
            <w:t>DID-ILS-SW-SWSP</w:t>
          </w:r>
          <w:r>
            <w:fldChar w:fldCharType="end"/>
          </w:r>
          <w:r w:rsidR="0013737C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940AFF">
            <w:t>V5.4</w:t>
          </w:r>
          <w:r>
            <w:fldChar w:fldCharType="end"/>
          </w:r>
        </w:p>
      </w:tc>
    </w:tr>
  </w:tbl>
  <w:p w14:paraId="2549824B" w14:textId="77777777" w:rsidR="0013737C" w:rsidRPr="00F133CD" w:rsidRDefault="0013737C" w:rsidP="00F133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1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28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2"/>
  </w:num>
  <w:num w:numId="7">
    <w:abstractNumId w:val="30"/>
  </w:num>
  <w:num w:numId="8">
    <w:abstractNumId w:val="19"/>
  </w:num>
  <w:num w:numId="9">
    <w:abstractNumId w:val="34"/>
  </w:num>
  <w:num w:numId="10">
    <w:abstractNumId w:val="13"/>
  </w:num>
  <w:num w:numId="11">
    <w:abstractNumId w:val="16"/>
  </w:num>
  <w:num w:numId="12">
    <w:abstractNumId w:val="36"/>
  </w:num>
  <w:num w:numId="13">
    <w:abstractNumId w:val="10"/>
  </w:num>
  <w:num w:numId="14">
    <w:abstractNumId w:val="8"/>
  </w:num>
  <w:num w:numId="15">
    <w:abstractNumId w:val="3"/>
  </w:num>
  <w:num w:numId="16">
    <w:abstractNumId w:val="5"/>
  </w:num>
  <w:num w:numId="17">
    <w:abstractNumId w:val="15"/>
  </w:num>
  <w:num w:numId="18">
    <w:abstractNumId w:val="2"/>
  </w:num>
  <w:num w:numId="19">
    <w:abstractNumId w:val="21"/>
  </w:num>
  <w:num w:numId="20">
    <w:abstractNumId w:val="32"/>
  </w:num>
  <w:num w:numId="21">
    <w:abstractNumId w:val="29"/>
  </w:num>
  <w:num w:numId="22">
    <w:abstractNumId w:val="0"/>
  </w:num>
  <w:num w:numId="23">
    <w:abstractNumId w:val="17"/>
  </w:num>
  <w:num w:numId="24">
    <w:abstractNumId w:val="20"/>
  </w:num>
  <w:num w:numId="25">
    <w:abstractNumId w:val="33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31"/>
  </w:num>
  <w:num w:numId="30">
    <w:abstractNumId w:val="6"/>
  </w:num>
  <w:num w:numId="31">
    <w:abstractNumId w:val="35"/>
  </w:num>
  <w:num w:numId="32">
    <w:abstractNumId w:val="14"/>
  </w:num>
  <w:num w:numId="33">
    <w:abstractNumId w:val="22"/>
  </w:num>
  <w:num w:numId="34">
    <w:abstractNumId w:val="9"/>
  </w:num>
  <w:num w:numId="35">
    <w:abstractNumId w:val="4"/>
  </w:num>
  <w:num w:numId="36">
    <w:abstractNumId w:val="25"/>
  </w:num>
  <w:num w:numId="37">
    <w:abstractNumId w:val="26"/>
  </w:num>
  <w:num w:numId="38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9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27"/>
  </w:num>
  <w:num w:numId="43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56F"/>
    <w:rsid w:val="00040827"/>
    <w:rsid w:val="0004780B"/>
    <w:rsid w:val="0007519D"/>
    <w:rsid w:val="00082040"/>
    <w:rsid w:val="000945A3"/>
    <w:rsid w:val="0009641C"/>
    <w:rsid w:val="000F0832"/>
    <w:rsid w:val="000F475F"/>
    <w:rsid w:val="00116727"/>
    <w:rsid w:val="00125883"/>
    <w:rsid w:val="00134DE0"/>
    <w:rsid w:val="0013737C"/>
    <w:rsid w:val="00163CC1"/>
    <w:rsid w:val="0017371D"/>
    <w:rsid w:val="00184D45"/>
    <w:rsid w:val="001A332F"/>
    <w:rsid w:val="001B10AA"/>
    <w:rsid w:val="001B1954"/>
    <w:rsid w:val="001C2C72"/>
    <w:rsid w:val="001D10DB"/>
    <w:rsid w:val="001E699D"/>
    <w:rsid w:val="001F5C26"/>
    <w:rsid w:val="00210C7F"/>
    <w:rsid w:val="00234960"/>
    <w:rsid w:val="0025072F"/>
    <w:rsid w:val="00254BE0"/>
    <w:rsid w:val="00256613"/>
    <w:rsid w:val="002623A1"/>
    <w:rsid w:val="00275E08"/>
    <w:rsid w:val="002841DD"/>
    <w:rsid w:val="002975AA"/>
    <w:rsid w:val="002A46E8"/>
    <w:rsid w:val="002A6207"/>
    <w:rsid w:val="002C08FF"/>
    <w:rsid w:val="002D5BA8"/>
    <w:rsid w:val="002D7448"/>
    <w:rsid w:val="0030677E"/>
    <w:rsid w:val="00312885"/>
    <w:rsid w:val="0031392E"/>
    <w:rsid w:val="00334782"/>
    <w:rsid w:val="00371AF4"/>
    <w:rsid w:val="00376216"/>
    <w:rsid w:val="003978E2"/>
    <w:rsid w:val="003A67F3"/>
    <w:rsid w:val="003B2360"/>
    <w:rsid w:val="003B78AA"/>
    <w:rsid w:val="003C415C"/>
    <w:rsid w:val="003E3E23"/>
    <w:rsid w:val="003E5C78"/>
    <w:rsid w:val="003F6FDE"/>
    <w:rsid w:val="00413B58"/>
    <w:rsid w:val="00471F59"/>
    <w:rsid w:val="004865AF"/>
    <w:rsid w:val="004903E5"/>
    <w:rsid w:val="004B33EA"/>
    <w:rsid w:val="004C3F35"/>
    <w:rsid w:val="004C48F6"/>
    <w:rsid w:val="004D4967"/>
    <w:rsid w:val="004D55A8"/>
    <w:rsid w:val="004D6CFA"/>
    <w:rsid w:val="004E229E"/>
    <w:rsid w:val="004E2CF4"/>
    <w:rsid w:val="005014A4"/>
    <w:rsid w:val="00512670"/>
    <w:rsid w:val="00520E63"/>
    <w:rsid w:val="00521718"/>
    <w:rsid w:val="00526C13"/>
    <w:rsid w:val="00533711"/>
    <w:rsid w:val="00551167"/>
    <w:rsid w:val="005512AC"/>
    <w:rsid w:val="00563EE6"/>
    <w:rsid w:val="00592CE5"/>
    <w:rsid w:val="005A7C9A"/>
    <w:rsid w:val="005C1649"/>
    <w:rsid w:val="005D5F74"/>
    <w:rsid w:val="005D5FF1"/>
    <w:rsid w:val="00602DBB"/>
    <w:rsid w:val="0061168B"/>
    <w:rsid w:val="00621BF2"/>
    <w:rsid w:val="00627FD2"/>
    <w:rsid w:val="00645C88"/>
    <w:rsid w:val="006556F3"/>
    <w:rsid w:val="00665E2B"/>
    <w:rsid w:val="00672002"/>
    <w:rsid w:val="006775B0"/>
    <w:rsid w:val="006A33A9"/>
    <w:rsid w:val="006B3A4F"/>
    <w:rsid w:val="006C793E"/>
    <w:rsid w:val="006D3AE9"/>
    <w:rsid w:val="006F5DFC"/>
    <w:rsid w:val="00705D33"/>
    <w:rsid w:val="00712BC4"/>
    <w:rsid w:val="00716DF5"/>
    <w:rsid w:val="00761896"/>
    <w:rsid w:val="007646E9"/>
    <w:rsid w:val="00766AB6"/>
    <w:rsid w:val="00782530"/>
    <w:rsid w:val="00784B30"/>
    <w:rsid w:val="007B01B5"/>
    <w:rsid w:val="007D4166"/>
    <w:rsid w:val="007E1C91"/>
    <w:rsid w:val="007E6CBD"/>
    <w:rsid w:val="00800024"/>
    <w:rsid w:val="00840CDE"/>
    <w:rsid w:val="00856774"/>
    <w:rsid w:val="00860D2C"/>
    <w:rsid w:val="00866F58"/>
    <w:rsid w:val="00885F87"/>
    <w:rsid w:val="0088669C"/>
    <w:rsid w:val="00887131"/>
    <w:rsid w:val="008B4274"/>
    <w:rsid w:val="008B79E8"/>
    <w:rsid w:val="008C4397"/>
    <w:rsid w:val="008D17CA"/>
    <w:rsid w:val="008E11D2"/>
    <w:rsid w:val="0091636E"/>
    <w:rsid w:val="00916908"/>
    <w:rsid w:val="009331F2"/>
    <w:rsid w:val="00935E85"/>
    <w:rsid w:val="00936E2D"/>
    <w:rsid w:val="00940AFF"/>
    <w:rsid w:val="00951460"/>
    <w:rsid w:val="00964C0F"/>
    <w:rsid w:val="00971BAC"/>
    <w:rsid w:val="00982BE5"/>
    <w:rsid w:val="00983BC3"/>
    <w:rsid w:val="009D1976"/>
    <w:rsid w:val="009E087B"/>
    <w:rsid w:val="00A07971"/>
    <w:rsid w:val="00A30217"/>
    <w:rsid w:val="00A334B3"/>
    <w:rsid w:val="00A41CBE"/>
    <w:rsid w:val="00A4320D"/>
    <w:rsid w:val="00A56D64"/>
    <w:rsid w:val="00A65E77"/>
    <w:rsid w:val="00A844A5"/>
    <w:rsid w:val="00A90F47"/>
    <w:rsid w:val="00AA1792"/>
    <w:rsid w:val="00AA42A8"/>
    <w:rsid w:val="00AD3928"/>
    <w:rsid w:val="00AE7238"/>
    <w:rsid w:val="00AF0503"/>
    <w:rsid w:val="00B247F3"/>
    <w:rsid w:val="00B406EA"/>
    <w:rsid w:val="00B6356F"/>
    <w:rsid w:val="00B75203"/>
    <w:rsid w:val="00B8778C"/>
    <w:rsid w:val="00BA31C9"/>
    <w:rsid w:val="00BE0C4C"/>
    <w:rsid w:val="00BF01BC"/>
    <w:rsid w:val="00BF2367"/>
    <w:rsid w:val="00C27655"/>
    <w:rsid w:val="00C34D84"/>
    <w:rsid w:val="00C42395"/>
    <w:rsid w:val="00C5220A"/>
    <w:rsid w:val="00C57BDC"/>
    <w:rsid w:val="00C60D35"/>
    <w:rsid w:val="00C66BA5"/>
    <w:rsid w:val="00C811AA"/>
    <w:rsid w:val="00CA4CD6"/>
    <w:rsid w:val="00CA732D"/>
    <w:rsid w:val="00CB3BCF"/>
    <w:rsid w:val="00CB5604"/>
    <w:rsid w:val="00CC4F9D"/>
    <w:rsid w:val="00CD4FFE"/>
    <w:rsid w:val="00CE06BE"/>
    <w:rsid w:val="00CE0D1A"/>
    <w:rsid w:val="00CE17AC"/>
    <w:rsid w:val="00CF180A"/>
    <w:rsid w:val="00CF333C"/>
    <w:rsid w:val="00D1241B"/>
    <w:rsid w:val="00D42C84"/>
    <w:rsid w:val="00D631D4"/>
    <w:rsid w:val="00D654F0"/>
    <w:rsid w:val="00D70EF5"/>
    <w:rsid w:val="00DD1D52"/>
    <w:rsid w:val="00E075DB"/>
    <w:rsid w:val="00E10082"/>
    <w:rsid w:val="00E50219"/>
    <w:rsid w:val="00E50786"/>
    <w:rsid w:val="00E53F41"/>
    <w:rsid w:val="00E5573F"/>
    <w:rsid w:val="00E60504"/>
    <w:rsid w:val="00E66E05"/>
    <w:rsid w:val="00E710D2"/>
    <w:rsid w:val="00E92CE3"/>
    <w:rsid w:val="00EC1E56"/>
    <w:rsid w:val="00EC50FD"/>
    <w:rsid w:val="00EE415F"/>
    <w:rsid w:val="00F133CD"/>
    <w:rsid w:val="00F76B5C"/>
    <w:rsid w:val="00F92435"/>
    <w:rsid w:val="00F92649"/>
    <w:rsid w:val="00FB4FC4"/>
    <w:rsid w:val="00FC3A88"/>
    <w:rsid w:val="00FC64D2"/>
    <w:rsid w:val="00FD2D08"/>
    <w:rsid w:val="00FD34CD"/>
    <w:rsid w:val="00FE0252"/>
    <w:rsid w:val="00FE39AE"/>
    <w:rsid w:val="00FE76B1"/>
    <w:rsid w:val="00FF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1460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0AFF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g,1"/>
    <w:basedOn w:val="Normal"/>
    <w:next w:val="Normal"/>
    <w:link w:val="Heading1Char"/>
    <w:qFormat/>
    <w:rsid w:val="00940AFF"/>
    <w:pPr>
      <w:keepNext/>
      <w:numPr>
        <w:numId w:val="2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940AF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082040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(a)"/>
    <w:basedOn w:val="Normal"/>
    <w:next w:val="Normal"/>
    <w:link w:val="Heading4Char"/>
    <w:uiPriority w:val="9"/>
    <w:qFormat/>
    <w:rsid w:val="00082040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6D3AE9"/>
    <w:pPr>
      <w:numPr>
        <w:ilvl w:val="4"/>
        <w:numId w:val="22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6D3AE9"/>
    <w:pPr>
      <w:numPr>
        <w:ilvl w:val="5"/>
        <w:numId w:val="2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Spare3"/>
    <w:basedOn w:val="Normal"/>
    <w:next w:val="Normal"/>
    <w:link w:val="Heading7Char"/>
    <w:qFormat/>
    <w:rsid w:val="006D3AE9"/>
    <w:pPr>
      <w:numPr>
        <w:ilvl w:val="6"/>
        <w:numId w:val="22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6D3AE9"/>
    <w:pPr>
      <w:numPr>
        <w:ilvl w:val="7"/>
        <w:numId w:val="22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6D3AE9"/>
    <w:pPr>
      <w:numPr>
        <w:ilvl w:val="8"/>
        <w:numId w:val="22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940AF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0AFF"/>
  </w:style>
  <w:style w:type="paragraph" w:styleId="TOC1">
    <w:name w:val="toc 1"/>
    <w:next w:val="ASDEFCONNormal"/>
    <w:autoRedefine/>
    <w:uiPriority w:val="39"/>
    <w:rsid w:val="00940AFF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TOC2">
    <w:name w:val="toc 2"/>
    <w:next w:val="ASDEFCONNormal"/>
    <w:autoRedefine/>
    <w:uiPriority w:val="39"/>
    <w:rsid w:val="00940AFF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940AFF"/>
    <w:pPr>
      <w:spacing w:after="100"/>
      <w:ind w:left="400"/>
    </w:pPr>
  </w:style>
  <w:style w:type="paragraph" w:styleId="BalloonText">
    <w:name w:val="Balloon Text"/>
    <w:basedOn w:val="Normal"/>
    <w:link w:val="BalloonTextChar"/>
    <w:autoRedefine/>
    <w:rsid w:val="00CE06BE"/>
    <w:rPr>
      <w:sz w:val="18"/>
      <w:szCs w:val="20"/>
    </w:rPr>
  </w:style>
  <w:style w:type="paragraph" w:styleId="CommentSubject">
    <w:name w:val="annotation subject"/>
    <w:basedOn w:val="CommentText"/>
    <w:next w:val="CommentText"/>
    <w:semiHidden/>
    <w:rsid w:val="00FC3A88"/>
    <w:rPr>
      <w:b/>
      <w:bCs/>
    </w:rPr>
  </w:style>
  <w:style w:type="table" w:styleId="TableGrid">
    <w:name w:val="Table Grid"/>
    <w:basedOn w:val="TableNormal"/>
    <w:rsid w:val="007E1C9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7E1C91"/>
  </w:style>
  <w:style w:type="paragraph" w:customStyle="1" w:styleId="Style1">
    <w:name w:val="Style1"/>
    <w:basedOn w:val="Heading4"/>
    <w:rsid w:val="007E1C91"/>
    <w:rPr>
      <w:b w:val="0"/>
    </w:rPr>
  </w:style>
  <w:style w:type="paragraph" w:styleId="EndnoteText">
    <w:name w:val="endnote text"/>
    <w:basedOn w:val="Normal"/>
    <w:semiHidden/>
    <w:rsid w:val="007E1C91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940AFF"/>
    <w:pPr>
      <w:keepNext/>
      <w:keepLines/>
      <w:numPr>
        <w:ilvl w:val="1"/>
        <w:numId w:val="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940AFF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940AFF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940AFF"/>
    <w:pPr>
      <w:numPr>
        <w:ilvl w:val="2"/>
        <w:numId w:val="3"/>
      </w:numPr>
    </w:pPr>
  </w:style>
  <w:style w:type="paragraph" w:customStyle="1" w:styleId="COTCOCLV1-ASDEFCON">
    <w:name w:val="COT/COC LV1 - ASDEFCON"/>
    <w:basedOn w:val="ASDEFCONNormal"/>
    <w:next w:val="COTCOCLV2-ASDEFCON"/>
    <w:rsid w:val="00940AFF"/>
    <w:pPr>
      <w:keepNext/>
      <w:keepLines/>
      <w:numPr>
        <w:numId w:val="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940AFF"/>
    <w:pPr>
      <w:numPr>
        <w:ilvl w:val="3"/>
        <w:numId w:val="3"/>
      </w:numPr>
    </w:pPr>
  </w:style>
  <w:style w:type="paragraph" w:customStyle="1" w:styleId="COTCOCLV5-ASDEFCON">
    <w:name w:val="COT/COC LV5 - ASDEFCON"/>
    <w:basedOn w:val="ASDEFCONNormal"/>
    <w:rsid w:val="00940AFF"/>
    <w:pPr>
      <w:numPr>
        <w:ilvl w:val="4"/>
        <w:numId w:val="3"/>
      </w:numPr>
    </w:pPr>
  </w:style>
  <w:style w:type="paragraph" w:customStyle="1" w:styleId="COTCOCLV6-ASDEFCON">
    <w:name w:val="COT/COC LV6 - ASDEFCON"/>
    <w:basedOn w:val="ASDEFCONNormal"/>
    <w:rsid w:val="00940AFF"/>
    <w:pPr>
      <w:keepLines/>
      <w:numPr>
        <w:ilvl w:val="5"/>
        <w:numId w:val="3"/>
      </w:numPr>
    </w:pPr>
  </w:style>
  <w:style w:type="paragraph" w:customStyle="1" w:styleId="ASDEFCONOption">
    <w:name w:val="ASDEFCON Option"/>
    <w:basedOn w:val="ASDEFCONNormal"/>
    <w:rsid w:val="00940AFF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940AFF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940AFF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940AFF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940AFF"/>
    <w:pPr>
      <w:keepNext/>
      <w:keepLines/>
      <w:numPr>
        <w:numId w:val="25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940AFF"/>
    <w:pPr>
      <w:numPr>
        <w:ilvl w:val="1"/>
        <w:numId w:val="25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940AFF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940AFF"/>
    <w:pPr>
      <w:numPr>
        <w:ilvl w:val="2"/>
        <w:numId w:val="25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940AFF"/>
    <w:pPr>
      <w:numPr>
        <w:ilvl w:val="3"/>
        <w:numId w:val="25"/>
      </w:numPr>
    </w:pPr>
    <w:rPr>
      <w:szCs w:val="24"/>
    </w:rPr>
  </w:style>
  <w:style w:type="paragraph" w:customStyle="1" w:styleId="ASDEFCONCoverTitle">
    <w:name w:val="ASDEFCON Cover Title"/>
    <w:rsid w:val="00940AFF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940AFF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940AFF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940AFF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940AFF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940AFF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940AFF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940AFF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940AFF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940AFF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940AFF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940AFF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940AFF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940AFF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940AFF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940AFF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940AFF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940AFF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940AFF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940AFF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940AFF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940AFF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940AFF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940AFF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940AFF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940AFF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940AFF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940AFF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940AFF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940AFF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940AFF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940AFF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940AFF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940AFF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940AFF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940AFF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940AFF"/>
    <w:rPr>
      <w:szCs w:val="20"/>
    </w:rPr>
  </w:style>
  <w:style w:type="paragraph" w:customStyle="1" w:styleId="ASDEFCONTextBlock">
    <w:name w:val="ASDEFCON TextBlock"/>
    <w:basedOn w:val="ASDEFCONNormal"/>
    <w:qFormat/>
    <w:rsid w:val="00940AFF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940AFF"/>
    <w:pPr>
      <w:numPr>
        <w:numId w:val="9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940AFF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940AFF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940AFF"/>
    <w:pPr>
      <w:numPr>
        <w:numId w:val="18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940AFF"/>
    <w:pPr>
      <w:numPr>
        <w:numId w:val="19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940AFF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940AFF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940AFF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940AFF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940AFF"/>
    <w:pPr>
      <w:numPr>
        <w:numId w:val="10"/>
      </w:numPr>
    </w:pPr>
  </w:style>
  <w:style w:type="paragraph" w:customStyle="1" w:styleId="Table8ptBP2-ASDEFCON">
    <w:name w:val="Table 8pt BP2 - ASDEFCON"/>
    <w:basedOn w:val="Table8ptText-ASDEFCON"/>
    <w:rsid w:val="00940AFF"/>
    <w:pPr>
      <w:numPr>
        <w:ilvl w:val="1"/>
        <w:numId w:val="10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940AFF"/>
    <w:pPr>
      <w:numPr>
        <w:numId w:val="12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940AFF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940AFF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940AFF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940AFF"/>
    <w:pPr>
      <w:numPr>
        <w:numId w:val="16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940AFF"/>
    <w:pPr>
      <w:numPr>
        <w:ilvl w:val="1"/>
        <w:numId w:val="16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940AFF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940AFF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940AFF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940AFF"/>
    <w:pPr>
      <w:numPr>
        <w:numId w:val="20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940AFF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940AFF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940AFF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940AFF"/>
    <w:pPr>
      <w:numPr>
        <w:numId w:val="21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940AFF"/>
    <w:pPr>
      <w:numPr>
        <w:numId w:val="13"/>
      </w:numPr>
    </w:pPr>
  </w:style>
  <w:style w:type="character" w:customStyle="1" w:styleId="ASDEFCONRecitalsCharChar">
    <w:name w:val="ASDEFCON Recitals Char Char"/>
    <w:link w:val="ASDEFCONRecitals"/>
    <w:rsid w:val="00940AFF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940AFF"/>
    <w:pPr>
      <w:numPr>
        <w:numId w:val="14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940AFF"/>
    <w:pPr>
      <w:numPr>
        <w:numId w:val="15"/>
      </w:numPr>
    </w:pPr>
    <w:rPr>
      <w:b/>
      <w:i/>
    </w:rPr>
  </w:style>
  <w:style w:type="paragraph" w:styleId="Caption">
    <w:name w:val="caption"/>
    <w:basedOn w:val="Normal"/>
    <w:next w:val="Normal"/>
    <w:qFormat/>
    <w:rsid w:val="00940AFF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940AFF"/>
    <w:pPr>
      <w:numPr>
        <w:numId w:val="17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940AFF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940AFF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940AFF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940AFF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940AFF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940AFF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940AFF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940AFF"/>
    <w:pPr>
      <w:numPr>
        <w:ilvl w:val="1"/>
        <w:numId w:val="20"/>
      </w:numPr>
    </w:p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g Char"/>
    <w:link w:val="Heading1"/>
    <w:locked/>
    <w:rsid w:val="00082040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940AFF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sub Char,h3 Char,h31 Char,h32 Char,h311 Char,h33 Char,h312 Char,h34 Char"/>
    <w:link w:val="Heading3"/>
    <w:uiPriority w:val="9"/>
    <w:rsid w:val="00082040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(a) Char"/>
    <w:link w:val="Heading4"/>
    <w:uiPriority w:val="9"/>
    <w:rsid w:val="00082040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aliases w:val="Para5 Char,5 sub-bullet Char,sb Char,4 Char,Spare1 Char,Level 3 - (i) Char,(i) Char,(i)1 Char,Level 3 - (i)1 Char,i. Char,1.1.1.1.1 Char"/>
    <w:link w:val="Heading5"/>
    <w:rsid w:val="006D3AE9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,sd Char,5 Char,Spare2 Char,A. Char,Heading 6 (a) Char,Smart 2000 Char"/>
    <w:link w:val="Heading6"/>
    <w:rsid w:val="006D3AE9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Spare3 Char"/>
    <w:link w:val="Heading7"/>
    <w:rsid w:val="006D3AE9"/>
    <w:rPr>
      <w:rFonts w:ascii="Arial" w:hAnsi="Arial"/>
      <w:szCs w:val="24"/>
    </w:rPr>
  </w:style>
  <w:style w:type="character" w:customStyle="1" w:styleId="Heading8Char">
    <w:name w:val="Heading 8 Char"/>
    <w:aliases w:val="Spare4 Char,(A) Char"/>
    <w:link w:val="Heading8"/>
    <w:rsid w:val="006D3AE9"/>
    <w:rPr>
      <w:rFonts w:ascii="Arial" w:hAnsi="Arial"/>
      <w:i/>
      <w:szCs w:val="24"/>
    </w:rPr>
  </w:style>
  <w:style w:type="character" w:customStyle="1" w:styleId="Heading9Char">
    <w:name w:val="Heading 9 Char"/>
    <w:aliases w:val="Spare5 Char,HAPPY Char,I Char"/>
    <w:link w:val="Heading9"/>
    <w:rsid w:val="006D3AE9"/>
    <w:rPr>
      <w:rFonts w:ascii="Arial" w:hAnsi="Arial"/>
      <w:i/>
      <w:sz w:val="18"/>
      <w:szCs w:val="24"/>
    </w:rPr>
  </w:style>
  <w:style w:type="character" w:styleId="Hyperlink">
    <w:name w:val="Hyperlink"/>
    <w:uiPriority w:val="99"/>
    <w:unhideWhenUsed/>
    <w:rsid w:val="00940AFF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940AFF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940AFF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940AFF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940AFF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940AFF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940AFF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844A5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940AFF"/>
    <w:pPr>
      <w:numPr>
        <w:numId w:val="23"/>
      </w:numPr>
    </w:pPr>
  </w:style>
  <w:style w:type="character" w:customStyle="1" w:styleId="BalloonTextChar">
    <w:name w:val="Balloon Text Char"/>
    <w:link w:val="BalloonText"/>
    <w:rsid w:val="00CE06BE"/>
    <w:rPr>
      <w:rFonts w:ascii="Arial" w:hAnsi="Arial"/>
      <w:sz w:val="18"/>
    </w:rPr>
  </w:style>
  <w:style w:type="character" w:customStyle="1" w:styleId="CommentTextChar">
    <w:name w:val="Comment Text Char"/>
    <w:link w:val="CommentText"/>
    <w:semiHidden/>
    <w:rsid w:val="00627FD2"/>
    <w:rPr>
      <w:rFonts w:ascii="Arial" w:hAnsi="Arial"/>
      <w:szCs w:val="24"/>
    </w:rPr>
  </w:style>
  <w:style w:type="paragraph" w:styleId="Revision">
    <w:name w:val="Revision"/>
    <w:hidden/>
    <w:uiPriority w:val="99"/>
    <w:semiHidden/>
    <w:rsid w:val="002A46E8"/>
    <w:rPr>
      <w:rFonts w:ascii="Arial" w:hAnsi="Arial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82040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082040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082040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08204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82040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082040"/>
    <w:pPr>
      <w:numPr>
        <w:numId w:val="38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082040"/>
    <w:pPr>
      <w:spacing w:after="0"/>
      <w:ind w:left="720"/>
    </w:pPr>
  </w:style>
  <w:style w:type="paragraph" w:customStyle="1" w:styleId="Bullet2">
    <w:name w:val="Bullet 2"/>
    <w:basedOn w:val="Normal"/>
    <w:rsid w:val="00082040"/>
    <w:pPr>
      <w:numPr>
        <w:numId w:val="24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7B825-4C32-45A6-94B0-62413AA1B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978</TotalTime>
  <Pages>2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DID-ILS-SW-SWSP</vt:lpstr>
    </vt:vector>
  </TitlesOfParts>
  <Manager/>
  <Company/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DID-ILS-SW-SWSP</dc:title>
  <dc:subject>Software Support Plan</dc:subject>
  <dc:creator/>
  <cp:keywords>Software Support Plan, SWSP</cp:keywords>
  <cp:lastModifiedBy/>
  <cp:revision>56</cp:revision>
  <cp:lastPrinted>2009-09-28T00:55:00Z</cp:lastPrinted>
  <dcterms:created xsi:type="dcterms:W3CDTF">2018-02-15T03:57:00Z</dcterms:created>
  <dcterms:modified xsi:type="dcterms:W3CDTF">2026-06-17T23:53:00Z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BM80020849</vt:lpwstr>
  </property>
  <property fmtid="{D5CDD505-2E9C-101B-9397-08002B2CF9AE}" pid="4" name="Objective-Version">
    <vt:lpwstr>1.1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  <property fmtid="{D5CDD505-2E9C-101B-9397-08002B2CF9AE}" pid="9" name="Header_Right">
    <vt:lpwstr>DID-ILS-SW-SWSP-V3.1</vt:lpwstr>
  </property>
  <property fmtid="{D5CDD505-2E9C-101B-9397-08002B2CF9AE}" pid="10" name="Footer_Left">
    <vt:lpwstr/>
  </property>
</Properties>
</file>